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1529" w:rsidRDefault="00A71529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A71529" w:rsidRDefault="00A71529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A71529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A71529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A71529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A8187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12-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7C777A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A8187B" w:rsidRPr="00A8187B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A8187B" w:rsidRPr="00A8187B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A8187B" w:rsidRPr="00A8187B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A8187B">
        <w:rPr>
          <w:u w:val="single"/>
        </w:rPr>
        <w:t xml:space="preserve"> 12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A8187B" w:rsidRPr="00A8187B">
        <w:rPr>
          <w:rStyle w:val="aa"/>
        </w:rPr>
        <w:t xml:space="preserve"> Педагог-организатор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A8187B" w:rsidRPr="00A8187B">
        <w:rPr>
          <w:rStyle w:val="aa"/>
        </w:rPr>
        <w:t xml:space="preserve"> 25481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7C777A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7C777A" w:rsidRPr="00964338" w:rsidRDefault="007C777A" w:rsidP="007C777A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7C777A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7C777A" w:rsidRPr="00964338" w:rsidRDefault="007C777A" w:rsidP="007C777A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7C777A" w:rsidRPr="00964338" w:rsidRDefault="007C777A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A7152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A71529" w:rsidRPr="00964338" w:rsidTr="00A7152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529" w:rsidRPr="00964338" w:rsidRDefault="00A71529" w:rsidP="00A715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A71529" w:rsidRPr="00964338" w:rsidRDefault="00A71529" w:rsidP="00A715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A71529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529" w:rsidRDefault="00A71529" w:rsidP="00A715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A71529" w:rsidRDefault="00A71529" w:rsidP="00A7152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A71529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8776DC" w:rsidRPr="00DE50AE" w:rsidTr="00A71529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8776DC" w:rsidRPr="008A7ED4" w:rsidRDefault="008776DC" w:rsidP="008776DC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8776DC" w:rsidRPr="008A7ED4" w:rsidRDefault="008776DC" w:rsidP="008776DC">
            <w:pPr>
              <w:pStyle w:val="a8"/>
            </w:pPr>
            <w:r>
              <w:t>24.1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776DC" w:rsidRPr="008A7ED4" w:rsidRDefault="008776DC" w:rsidP="008776DC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8776DC" w:rsidRPr="008A7ED4" w:rsidRDefault="008776DC" w:rsidP="008776DC">
            <w:pPr>
              <w:pStyle w:val="a8"/>
            </w:pPr>
            <w:r>
              <w:t>43.9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8776DC" w:rsidRPr="00DE50AE" w:rsidRDefault="008776DC" w:rsidP="008776DC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A8187B" w:rsidP="005859B9">
      <w:fldSimple w:instr=" DOCVARIABLE operac \* MERGEFORMAT ">
        <w:r w:rsidR="006D5F76" w:rsidRPr="006D5F76">
          <w:t xml:space="preserve"> Работа с детьми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A71529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7C777A" w:rsidTr="007C777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7C777A" w:rsidRDefault="007C777A" w:rsidP="00132649">
            <w:pPr>
              <w:pStyle w:val="a8"/>
            </w:pPr>
            <w:r w:rsidRPr="007C777A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7C777A" w:rsidRDefault="007C777A" w:rsidP="00132649">
            <w:pPr>
              <w:pStyle w:val="a8"/>
            </w:pPr>
            <w:r w:rsidRPr="007C777A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7C777A" w:rsidRDefault="007C777A" w:rsidP="00132649">
            <w:pPr>
              <w:pStyle w:val="a8"/>
            </w:pPr>
            <w:r w:rsidRPr="007C777A">
              <w:t>Лобачева Наталья Владиславовна</w:t>
            </w:r>
          </w:p>
        </w:tc>
      </w:tr>
      <w:tr w:rsidR="003F0672" w:rsidRPr="007C777A" w:rsidTr="007C777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7C777A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7C777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7C777A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7C777A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7C777A" w:rsidRDefault="007C777A" w:rsidP="00132649">
            <w:pPr>
              <w:pStyle w:val="a8"/>
            </w:pPr>
            <w:r w:rsidRPr="007C777A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7C777A" w:rsidRDefault="007C777A" w:rsidP="00132649">
            <w:pPr>
              <w:pStyle w:val="a8"/>
            </w:pPr>
            <w:r w:rsidRPr="007C777A">
              <w:t>Богомолов Сергей Алексеевич</w:t>
            </w:r>
          </w:p>
        </w:tc>
      </w:tr>
      <w:tr w:rsidR="003F0672" w:rsidRPr="007C777A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7C777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7C777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6D5F76">
        <w:rPr>
          <w:bCs/>
        </w:rPr>
        <w:fldChar w:fldCharType="begin"/>
      </w:r>
      <w:r w:rsidR="006D5F76">
        <w:rPr>
          <w:bCs/>
        </w:rPr>
        <w:instrText xml:space="preserve"> DOCVARIABLE att_zakl \* MERGEFORMAT </w:instrText>
      </w:r>
      <w:r w:rsidR="006D5F76">
        <w:rPr>
          <w:bCs/>
        </w:rPr>
        <w:fldChar w:fldCharType="separate"/>
      </w:r>
      <w:r w:rsidR="008776DC" w:rsidRPr="008776DC">
        <w:rPr>
          <w:bCs/>
        </w:rPr>
        <w:t>-</w:t>
      </w:r>
      <w:r w:rsidR="008776DC" w:rsidRPr="008776DC">
        <w:t xml:space="preserve"> фактический уровень вредного фактора соответствует гигиеническим нормативам;</w:t>
      </w:r>
      <w:r w:rsidR="006D5F76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8776DC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803356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7C777A" w:rsidTr="007C777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7C777A" w:rsidRDefault="007C777A" w:rsidP="00132649">
            <w:pPr>
              <w:pStyle w:val="a8"/>
            </w:pPr>
            <w:r w:rsidRPr="007C777A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7C777A" w:rsidRDefault="007C777A" w:rsidP="00132649">
            <w:pPr>
              <w:pStyle w:val="a8"/>
            </w:pPr>
            <w:r w:rsidRPr="007C777A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7C777A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7C777A" w:rsidRDefault="007C777A" w:rsidP="00132649">
            <w:pPr>
              <w:pStyle w:val="a8"/>
            </w:pPr>
            <w:r w:rsidRPr="007C777A">
              <w:t>Пугачева Елена Александровна</w:t>
            </w:r>
          </w:p>
        </w:tc>
      </w:tr>
      <w:tr w:rsidR="003F0672" w:rsidRPr="007C777A" w:rsidTr="007C777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7C777A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7C777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7C777A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7C777A" w:rsidRDefault="007C777A" w:rsidP="00132649">
            <w:pPr>
              <w:pStyle w:val="a8"/>
              <w:rPr>
                <w:b/>
                <w:vertAlign w:val="superscript"/>
              </w:rPr>
            </w:pPr>
            <w:r w:rsidRPr="007C777A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529" w:rsidRDefault="00A71529" w:rsidP="0076042D">
      <w:pPr>
        <w:pStyle w:val="a9"/>
      </w:pPr>
      <w:r>
        <w:separator/>
      </w:r>
    </w:p>
  </w:endnote>
  <w:endnote w:type="continuationSeparator" w:id="0">
    <w:p w:rsidR="00A71529" w:rsidRDefault="00A7152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ECF" w:rsidRDefault="00267EC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A8187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12-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803356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803356" w:rsidRPr="00803356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ECF" w:rsidRDefault="00267E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529" w:rsidRDefault="00A71529" w:rsidP="0076042D">
      <w:pPr>
        <w:pStyle w:val="a9"/>
      </w:pPr>
      <w:r>
        <w:separator/>
      </w:r>
    </w:p>
  </w:footnote>
  <w:footnote w:type="continuationSeparator" w:id="0">
    <w:p w:rsidR="00A71529" w:rsidRDefault="00A7152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ECF" w:rsidRDefault="00267EC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ECF" w:rsidRDefault="00267EC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ECF" w:rsidRDefault="00267EC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548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actor_guid" w:val="AC718529DB3B4810A61949BB404D246C"/>
    <w:docVar w:name="fill_date" w:val="26.11.2020"/>
    <w:docVar w:name="footer_num" w:val="Протокол № 12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2- Н - 2327/2020/СОУТ"/>
    <w:docVar w:name="num_form" w:val="2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27864BC89FD24FD2883C3DAD9EC0312E"/>
    <w:docVar w:name="rm_id" w:val="12"/>
    <w:docVar w:name="rm_name" w:val=" Педагог-организатор "/>
    <w:docVar w:name="rm_number" w:val=" 12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A71529"/>
    <w:rsid w:val="00025683"/>
    <w:rsid w:val="00046815"/>
    <w:rsid w:val="0005566C"/>
    <w:rsid w:val="000D1F5B"/>
    <w:rsid w:val="00110025"/>
    <w:rsid w:val="00132649"/>
    <w:rsid w:val="001429B1"/>
    <w:rsid w:val="001607C8"/>
    <w:rsid w:val="001F4D8D"/>
    <w:rsid w:val="00234932"/>
    <w:rsid w:val="00234ED4"/>
    <w:rsid w:val="00267ECF"/>
    <w:rsid w:val="002E55C6"/>
    <w:rsid w:val="00305B2F"/>
    <w:rsid w:val="00367816"/>
    <w:rsid w:val="003876C3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6095"/>
    <w:rsid w:val="005859B9"/>
    <w:rsid w:val="005A3A36"/>
    <w:rsid w:val="005B466C"/>
    <w:rsid w:val="005B7FE8"/>
    <w:rsid w:val="005C0A9A"/>
    <w:rsid w:val="005E3323"/>
    <w:rsid w:val="00674E86"/>
    <w:rsid w:val="0069682B"/>
    <w:rsid w:val="006C28B3"/>
    <w:rsid w:val="006D5F76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C777A"/>
    <w:rsid w:val="007D1852"/>
    <w:rsid w:val="007D2CEA"/>
    <w:rsid w:val="00803356"/>
    <w:rsid w:val="008776DC"/>
    <w:rsid w:val="00883461"/>
    <w:rsid w:val="008C739D"/>
    <w:rsid w:val="008D5F6D"/>
    <w:rsid w:val="008E68DE"/>
    <w:rsid w:val="0090588D"/>
    <w:rsid w:val="0092778A"/>
    <w:rsid w:val="00964338"/>
    <w:rsid w:val="00967790"/>
    <w:rsid w:val="00A12349"/>
    <w:rsid w:val="00A71529"/>
    <w:rsid w:val="00A8187B"/>
    <w:rsid w:val="00A91908"/>
    <w:rsid w:val="00AA4551"/>
    <w:rsid w:val="00AA46ED"/>
    <w:rsid w:val="00AA4DCC"/>
    <w:rsid w:val="00AD14A4"/>
    <w:rsid w:val="00AD7C32"/>
    <w:rsid w:val="00AF796F"/>
    <w:rsid w:val="00B53EFE"/>
    <w:rsid w:val="00BA5029"/>
    <w:rsid w:val="00BB56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CFD9AAE7-6E09-45CB-9EB2-77674ED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2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2020-11-20T08:04:00Z</dcterms:created>
  <dcterms:modified xsi:type="dcterms:W3CDTF">2020-11-26T13:40:00Z</dcterms:modified>
</cp:coreProperties>
</file>